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4941" w:rsidRDefault="00BE4941" w:rsidP="00BE4941">
      <w:pPr>
        <w:pStyle w:val="NoSpacing"/>
      </w:pPr>
      <w:r>
        <w:rPr>
          <w:u w:val="single"/>
        </w:rPr>
        <w:t>William NASSHE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fl.1483)</w:t>
      </w:r>
    </w:p>
    <w:p w:rsidR="00BE4941" w:rsidRDefault="00BE4941" w:rsidP="00BE4941">
      <w:pPr>
        <w:pStyle w:val="NoSpacing"/>
      </w:pPr>
      <w:r>
        <w:t>of Coventry.</w:t>
      </w:r>
    </w:p>
    <w:p w:rsidR="00BE4941" w:rsidRDefault="00BE4941" w:rsidP="00BE4941">
      <w:pPr>
        <w:pStyle w:val="NoSpacing"/>
      </w:pPr>
    </w:p>
    <w:p w:rsidR="00BE4941" w:rsidRDefault="00BE4941" w:rsidP="00BE4941">
      <w:pPr>
        <w:pStyle w:val="NoSpacing"/>
      </w:pPr>
    </w:p>
    <w:p w:rsidR="00BE4941" w:rsidRDefault="00BE4941" w:rsidP="00BE4941">
      <w:pPr>
        <w:pStyle w:val="NoSpacing"/>
      </w:pPr>
      <w:r>
        <w:t>25 Jan.1483</w:t>
      </w:r>
      <w:r>
        <w:tab/>
        <w:t>He was elected</w:t>
      </w:r>
      <w:r>
        <w:t xml:space="preserve"> Serjeant at Mace.</w:t>
      </w:r>
      <w:bookmarkStart w:id="0" w:name="_GoBack"/>
      <w:bookmarkEnd w:id="0"/>
    </w:p>
    <w:p w:rsidR="00BE4941" w:rsidRDefault="00BE4941" w:rsidP="00BE4941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</w:t>
      </w:r>
      <w:proofErr w:type="spellStart"/>
      <w:r>
        <w:t>vol</w:t>
      </w:r>
      <w:proofErr w:type="spellEnd"/>
      <w:r>
        <w:t xml:space="preserve"> 2 p.516 Mary Dormer Harris)</w:t>
      </w:r>
    </w:p>
    <w:p w:rsidR="00BE4941" w:rsidRDefault="00BE4941" w:rsidP="00BE4941">
      <w:pPr>
        <w:pStyle w:val="NoSpacing"/>
      </w:pPr>
    </w:p>
    <w:p w:rsidR="00BE4941" w:rsidRDefault="00BE4941" w:rsidP="00BE4941">
      <w:pPr>
        <w:pStyle w:val="NoSpacing"/>
      </w:pPr>
    </w:p>
    <w:p w:rsidR="00BE4941" w:rsidRDefault="00BE4941" w:rsidP="00BE4941">
      <w:pPr>
        <w:pStyle w:val="NoSpacing"/>
      </w:pPr>
      <w:r>
        <w:t>12 January 2018</w:t>
      </w:r>
    </w:p>
    <w:p w:rsidR="006B2F86" w:rsidRPr="00BE4941" w:rsidRDefault="00BE4941" w:rsidP="00E71FC3">
      <w:pPr>
        <w:pStyle w:val="NoSpacing"/>
      </w:pPr>
    </w:p>
    <w:sectPr w:rsidR="006B2F86" w:rsidRPr="00BE494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4941" w:rsidRDefault="00BE4941" w:rsidP="00E71FC3">
      <w:pPr>
        <w:spacing w:after="0" w:line="240" w:lineRule="auto"/>
      </w:pPr>
      <w:r>
        <w:separator/>
      </w:r>
    </w:p>
  </w:endnote>
  <w:endnote w:type="continuationSeparator" w:id="0">
    <w:p w:rsidR="00BE4941" w:rsidRDefault="00BE494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4941" w:rsidRDefault="00BE4941" w:rsidP="00E71FC3">
      <w:pPr>
        <w:spacing w:after="0" w:line="240" w:lineRule="auto"/>
      </w:pPr>
      <w:r>
        <w:separator/>
      </w:r>
    </w:p>
  </w:footnote>
  <w:footnote w:type="continuationSeparator" w:id="0">
    <w:p w:rsidR="00BE4941" w:rsidRDefault="00BE494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941"/>
    <w:rsid w:val="001A7C09"/>
    <w:rsid w:val="00577BD5"/>
    <w:rsid w:val="00656CBA"/>
    <w:rsid w:val="006A1F77"/>
    <w:rsid w:val="00733BE7"/>
    <w:rsid w:val="00AB52E8"/>
    <w:rsid w:val="00B16D3F"/>
    <w:rsid w:val="00BB41AC"/>
    <w:rsid w:val="00BE494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DC094"/>
  <w15:chartTrackingRefBased/>
  <w15:docId w15:val="{57F2D2A1-6A69-442F-9FFB-5BE5677E5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68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2018-01-12T21:24:00Z</dcterms:created>
  <dcterms:modified xsi:type="dcterms:W3CDTF">2018-01-12T21:26:00Z</dcterms:modified>
</cp:coreProperties>
</file>